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BB8" w:rsidRDefault="00741363" w:rsidP="00CC1BB8">
      <w:pPr>
        <w:jc w:val="center"/>
      </w:pPr>
      <w:r>
        <w:rPr>
          <w:noProof/>
          <w:lang w:eastAsia="en-NZ"/>
        </w:rPr>
        <w:drawing>
          <wp:inline distT="0" distB="0" distL="0" distR="0">
            <wp:extent cx="6496050" cy="895350"/>
            <wp:effectExtent l="19050" t="0" r="0" b="0"/>
            <wp:docPr id="1" name="Picture 0" descr="banner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nner-logo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518643" cy="898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hyperlink r:id="rId5" w:history="1">
        <w:r w:rsidR="00CC1BB8" w:rsidRPr="00CC1BB8">
          <w:rPr>
            <w:rStyle w:val="Hyperlink"/>
            <w:sz w:val="20"/>
            <w:szCs w:val="20"/>
          </w:rPr>
          <w:t>http://www.andyandersonschimneysweeps.co.nz</w:t>
        </w:r>
      </w:hyperlink>
    </w:p>
    <w:p w:rsidR="00741363" w:rsidRDefault="00741363" w:rsidP="00CC1BB8">
      <w:pPr>
        <w:jc w:val="center"/>
        <w:rPr>
          <w:rFonts w:ascii="Arial Black" w:hAnsi="Arial Black"/>
          <w:b/>
          <w:sz w:val="20"/>
          <w:szCs w:val="20"/>
        </w:rPr>
      </w:pPr>
      <w:r w:rsidRPr="00CC1BB8">
        <w:rPr>
          <w:rFonts w:ascii="Arial Black" w:hAnsi="Arial Black"/>
          <w:b/>
          <w:sz w:val="20"/>
          <w:szCs w:val="20"/>
        </w:rPr>
        <w:t>50 Tington Av</w:t>
      </w:r>
      <w:r w:rsidR="00CC1BB8" w:rsidRPr="00CC1BB8">
        <w:rPr>
          <w:rFonts w:ascii="Arial Black" w:hAnsi="Arial Black"/>
          <w:b/>
          <w:sz w:val="20"/>
          <w:szCs w:val="20"/>
        </w:rPr>
        <w:t>e</w:t>
      </w:r>
      <w:r w:rsidR="00CC1BB8" w:rsidRPr="00CC1BB8">
        <w:rPr>
          <w:rFonts w:ascii="Arial Black" w:hAnsi="Arial Black"/>
          <w:sz w:val="20"/>
          <w:szCs w:val="20"/>
        </w:rPr>
        <w:t xml:space="preserve">, </w:t>
      </w:r>
      <w:r w:rsidRPr="00CC1BB8">
        <w:rPr>
          <w:rFonts w:ascii="Arial Black" w:hAnsi="Arial Black"/>
          <w:b/>
          <w:sz w:val="20"/>
          <w:szCs w:val="20"/>
        </w:rPr>
        <w:t>Wattle Downs</w:t>
      </w:r>
      <w:r w:rsidR="00CC1BB8" w:rsidRPr="00CC1BB8">
        <w:rPr>
          <w:rFonts w:ascii="Arial Black" w:hAnsi="Arial Black"/>
          <w:sz w:val="20"/>
          <w:szCs w:val="20"/>
        </w:rPr>
        <w:t xml:space="preserve">, </w:t>
      </w:r>
      <w:r w:rsidRPr="00CC1BB8">
        <w:rPr>
          <w:rFonts w:ascii="Arial Black" w:hAnsi="Arial Black"/>
          <w:b/>
          <w:sz w:val="20"/>
          <w:szCs w:val="20"/>
        </w:rPr>
        <w:t>Auckland</w:t>
      </w:r>
      <w:r w:rsidR="00CC1BB8" w:rsidRPr="00CC1BB8">
        <w:rPr>
          <w:rFonts w:ascii="Arial Black" w:hAnsi="Arial Black"/>
          <w:sz w:val="20"/>
          <w:szCs w:val="20"/>
        </w:rPr>
        <w:t xml:space="preserve">. PH: </w:t>
      </w:r>
      <w:r w:rsidRPr="00CC1BB8">
        <w:rPr>
          <w:rFonts w:ascii="Arial Black" w:hAnsi="Arial Black"/>
          <w:b/>
          <w:sz w:val="20"/>
          <w:szCs w:val="20"/>
        </w:rPr>
        <w:t>09-2687011</w:t>
      </w:r>
    </w:p>
    <w:p w:rsidR="00CC1BB8" w:rsidRPr="00CC1BB8" w:rsidRDefault="00CC1BB8" w:rsidP="00CC1BB8">
      <w:pPr>
        <w:jc w:val="center"/>
        <w:rPr>
          <w:rFonts w:ascii="Arial Black" w:hAnsi="Arial Black"/>
          <w:sz w:val="20"/>
          <w:szCs w:val="20"/>
        </w:rPr>
      </w:pPr>
    </w:p>
    <w:p w:rsidR="00741363" w:rsidRDefault="00741363" w:rsidP="00741363">
      <w:r>
        <w:t>Dear Valued Customer</w:t>
      </w:r>
      <w:r w:rsidR="005907FE">
        <w:t>,</w:t>
      </w:r>
    </w:p>
    <w:p w:rsidR="005907FE" w:rsidRDefault="00741363" w:rsidP="00741363">
      <w:r>
        <w:t xml:space="preserve">It is </w:t>
      </w:r>
      <w:r w:rsidR="00CC1BB8">
        <w:t>almost that</w:t>
      </w:r>
      <w:r>
        <w:t xml:space="preserve"> time of year</w:t>
      </w:r>
      <w:r w:rsidR="00CC1BB8" w:rsidRPr="00CC1BB8">
        <w:t xml:space="preserve"> </w:t>
      </w:r>
      <w:r w:rsidR="00CC1BB8">
        <w:t xml:space="preserve">as the Christmas period is almost upon </w:t>
      </w:r>
      <w:r w:rsidR="00764B01">
        <w:t>us -</w:t>
      </w:r>
      <w:r>
        <w:t xml:space="preserve"> we look forward to a well deserved holiday. </w:t>
      </w:r>
    </w:p>
    <w:p w:rsidR="00741363" w:rsidRDefault="00CC1BB8" w:rsidP="00741363">
      <w:r>
        <w:t>W</w:t>
      </w:r>
      <w:r w:rsidR="00741363">
        <w:t>e would like to inform you of our annual shutdown date</w:t>
      </w:r>
      <w:r w:rsidR="005907FE">
        <w:t>s.</w:t>
      </w:r>
    </w:p>
    <w:p w:rsidR="00741363" w:rsidRDefault="00764B01" w:rsidP="00741363">
      <w:r>
        <w:t>We will be closing our office</w:t>
      </w:r>
      <w:r w:rsidR="00741363">
        <w:t>:</w:t>
      </w:r>
    </w:p>
    <w:p w:rsidR="00741363" w:rsidRDefault="00741363" w:rsidP="00741363">
      <w:r>
        <w:t>Friday 21</w:t>
      </w:r>
      <w:r w:rsidRPr="00741363">
        <w:rPr>
          <w:vertAlign w:val="superscript"/>
        </w:rPr>
        <w:t>st</w:t>
      </w:r>
      <w:r>
        <w:t xml:space="preserve"> December 2018 midday and will return on Monday 21 January 2019</w:t>
      </w:r>
    </w:p>
    <w:p w:rsidR="006B6042" w:rsidRDefault="00741363" w:rsidP="00741363">
      <w:r>
        <w:t>Emails will be monitored and work will be</w:t>
      </w:r>
      <w:r w:rsidR="00CC1BB8">
        <w:t xml:space="preserve"> carried out</w:t>
      </w:r>
      <w:r>
        <w:t xml:space="preserve"> where possible</w:t>
      </w:r>
      <w:r w:rsidR="005907FE">
        <w:t>.</w:t>
      </w:r>
    </w:p>
    <w:p w:rsidR="00741363" w:rsidRDefault="00741363" w:rsidP="00741363">
      <w:r>
        <w:t>New Prices will come i</w:t>
      </w:r>
      <w:r w:rsidR="006B6042">
        <w:t>n</w:t>
      </w:r>
      <w:r w:rsidR="005907FE">
        <w:t xml:space="preserve">to effect next year </w:t>
      </w:r>
      <w:r w:rsidR="00CC1BB8">
        <w:t xml:space="preserve">due to </w:t>
      </w:r>
      <w:r>
        <w:t>cost</w:t>
      </w:r>
      <w:r w:rsidR="005907FE">
        <w:t>s</w:t>
      </w:r>
      <w:r>
        <w:t xml:space="preserve"> rising </w:t>
      </w:r>
      <w:r w:rsidR="006B6042">
        <w:t>around us</w:t>
      </w:r>
      <w:r w:rsidR="005907FE">
        <w:t>.</w:t>
      </w:r>
    </w:p>
    <w:p w:rsidR="005907FE" w:rsidRDefault="005907FE" w:rsidP="00741363">
      <w:r>
        <w:t xml:space="preserve">If you book in </w:t>
      </w:r>
      <w:r w:rsidR="00CC1BB8">
        <w:t>before 31st</w:t>
      </w:r>
      <w:r>
        <w:t xml:space="preserve"> January 2019 we will charge out at</w:t>
      </w:r>
      <w:r w:rsidR="00764B01">
        <w:t xml:space="preserve"> 2018’s</w:t>
      </w:r>
      <w:r>
        <w:t xml:space="preserve"> year pricing.</w:t>
      </w:r>
    </w:p>
    <w:p w:rsidR="006B6042" w:rsidRPr="00B14E1C" w:rsidRDefault="006B6042" w:rsidP="00741363">
      <w:pPr>
        <w:rPr>
          <w:rFonts w:ascii="Calibri" w:eastAsia="Times New Roman" w:hAnsi="Calibri" w:cs="Calibri"/>
          <w:color w:val="000000" w:themeColor="text1"/>
        </w:rPr>
      </w:pPr>
      <w:r w:rsidRPr="00B14E1C">
        <w:rPr>
          <w:color w:val="000000" w:themeColor="text1"/>
        </w:rPr>
        <w:t xml:space="preserve">Attached also is </w:t>
      </w:r>
      <w:r w:rsidR="005907FE">
        <w:rPr>
          <w:color w:val="000000" w:themeColor="text1"/>
        </w:rPr>
        <w:t xml:space="preserve">the </w:t>
      </w:r>
      <w:r w:rsidRPr="00B14E1C">
        <w:rPr>
          <w:color w:val="000000" w:themeColor="text1"/>
        </w:rPr>
        <w:t xml:space="preserve">new Public liability </w:t>
      </w:r>
      <w:r w:rsidR="00B14E1C" w:rsidRPr="00B14E1C">
        <w:rPr>
          <w:rFonts w:ascii="Calibri" w:eastAsia="Times New Roman" w:hAnsi="Calibri" w:cs="Calibri"/>
          <w:color w:val="000000" w:themeColor="text1"/>
        </w:rPr>
        <w:t>form</w:t>
      </w:r>
      <w:r w:rsidRPr="00B14E1C">
        <w:rPr>
          <w:rFonts w:ascii="Calibri" w:eastAsia="Times New Roman" w:hAnsi="Calibri" w:cs="Calibri"/>
          <w:color w:val="000000" w:themeColor="text1"/>
        </w:rPr>
        <w:t xml:space="preserve"> for the coming year</w:t>
      </w:r>
      <w:r w:rsidR="005907FE">
        <w:rPr>
          <w:rFonts w:ascii="Calibri" w:eastAsia="Times New Roman" w:hAnsi="Calibri" w:cs="Calibri"/>
          <w:color w:val="000000" w:themeColor="text1"/>
        </w:rPr>
        <w:t>.</w:t>
      </w:r>
    </w:p>
    <w:p w:rsidR="006B6042" w:rsidRPr="00B14E1C" w:rsidRDefault="006B6042" w:rsidP="00741363">
      <w:pPr>
        <w:rPr>
          <w:rFonts w:ascii="Calibri" w:eastAsia="Times New Roman" w:hAnsi="Calibri" w:cs="Calibri"/>
          <w:color w:val="000000" w:themeColor="text1"/>
        </w:rPr>
      </w:pPr>
      <w:r w:rsidRPr="00B14E1C">
        <w:rPr>
          <w:rFonts w:ascii="Calibri" w:eastAsia="Times New Roman" w:hAnsi="Calibri" w:cs="Calibri"/>
          <w:color w:val="000000" w:themeColor="text1"/>
        </w:rPr>
        <w:t>On behalf of Andy Anderson</w:t>
      </w:r>
      <w:r w:rsidR="005907FE">
        <w:rPr>
          <w:rFonts w:ascii="Calibri" w:eastAsia="Times New Roman" w:hAnsi="Calibri" w:cs="Calibri"/>
          <w:color w:val="000000" w:themeColor="text1"/>
        </w:rPr>
        <w:t xml:space="preserve">’s Chimney Sweeps T/A </w:t>
      </w:r>
      <w:r w:rsidRPr="00B14E1C">
        <w:rPr>
          <w:rFonts w:ascii="Calibri" w:eastAsia="Times New Roman" w:hAnsi="Calibri" w:cs="Calibri"/>
          <w:color w:val="000000" w:themeColor="text1"/>
        </w:rPr>
        <w:t xml:space="preserve"> Alfamily Trading Ltd, we would lik</w:t>
      </w:r>
      <w:r w:rsidR="005907FE">
        <w:rPr>
          <w:rFonts w:ascii="Calibri" w:eastAsia="Times New Roman" w:hAnsi="Calibri" w:cs="Calibri"/>
          <w:color w:val="000000" w:themeColor="text1"/>
        </w:rPr>
        <w:t xml:space="preserve">e to thank you for your ongoing </w:t>
      </w:r>
      <w:r w:rsidRPr="00B14E1C">
        <w:rPr>
          <w:rFonts w:ascii="Calibri" w:eastAsia="Times New Roman" w:hAnsi="Calibri" w:cs="Calibri"/>
          <w:color w:val="000000" w:themeColor="text1"/>
        </w:rPr>
        <w:t>support</w:t>
      </w:r>
      <w:r w:rsidR="005907FE">
        <w:rPr>
          <w:rFonts w:ascii="Calibri" w:eastAsia="Times New Roman" w:hAnsi="Calibri" w:cs="Calibri"/>
          <w:color w:val="000000" w:themeColor="text1"/>
        </w:rPr>
        <w:t xml:space="preserve"> </w:t>
      </w:r>
      <w:r w:rsidRPr="00B14E1C">
        <w:rPr>
          <w:rFonts w:ascii="Calibri" w:eastAsia="Times New Roman" w:hAnsi="Calibri" w:cs="Calibri"/>
          <w:color w:val="000000" w:themeColor="text1"/>
        </w:rPr>
        <w:t xml:space="preserve">throughout </w:t>
      </w:r>
      <w:r w:rsidR="005907FE">
        <w:rPr>
          <w:rFonts w:ascii="Calibri" w:eastAsia="Times New Roman" w:hAnsi="Calibri" w:cs="Calibri"/>
          <w:color w:val="000000" w:themeColor="text1"/>
        </w:rPr>
        <w:t xml:space="preserve"> </w:t>
      </w:r>
      <w:r w:rsidRPr="00B14E1C">
        <w:rPr>
          <w:rFonts w:ascii="Calibri" w:eastAsia="Times New Roman" w:hAnsi="Calibri" w:cs="Calibri"/>
          <w:color w:val="000000" w:themeColor="text1"/>
        </w:rPr>
        <w:t>2018</w:t>
      </w:r>
      <w:r w:rsidR="005907FE">
        <w:rPr>
          <w:rFonts w:ascii="Calibri" w:eastAsia="Times New Roman" w:hAnsi="Calibri" w:cs="Calibri"/>
          <w:color w:val="000000" w:themeColor="text1"/>
        </w:rPr>
        <w:t>,</w:t>
      </w:r>
      <w:r w:rsidRPr="00B14E1C">
        <w:rPr>
          <w:rFonts w:ascii="Calibri" w:eastAsia="Times New Roman" w:hAnsi="Calibri" w:cs="Calibri"/>
          <w:color w:val="000000" w:themeColor="text1"/>
        </w:rPr>
        <w:t xml:space="preserve"> and we look forward to continue working with you in 2019</w:t>
      </w:r>
    </w:p>
    <w:p w:rsidR="006B6042" w:rsidRPr="00B14E1C" w:rsidRDefault="006B6042" w:rsidP="00741363">
      <w:pPr>
        <w:rPr>
          <w:rFonts w:ascii="Calibri" w:eastAsia="Times New Roman" w:hAnsi="Calibri" w:cs="Calibri"/>
          <w:color w:val="000000" w:themeColor="text1"/>
        </w:rPr>
      </w:pPr>
    </w:p>
    <w:p w:rsidR="006B6042" w:rsidRPr="00B14E1C" w:rsidRDefault="006B6042" w:rsidP="00741363">
      <w:pPr>
        <w:rPr>
          <w:rFonts w:ascii="Calibri" w:eastAsia="Times New Roman" w:hAnsi="Calibri" w:cs="Calibri"/>
          <w:color w:val="000000" w:themeColor="text1"/>
        </w:rPr>
      </w:pPr>
      <w:r w:rsidRPr="00B14E1C">
        <w:rPr>
          <w:rFonts w:ascii="Calibri" w:eastAsia="Times New Roman" w:hAnsi="Calibri" w:cs="Calibri"/>
          <w:color w:val="000000" w:themeColor="text1"/>
        </w:rPr>
        <w:t>Wishing you all the best for Christmas and the New Year</w:t>
      </w:r>
    </w:p>
    <w:p w:rsidR="006B6042" w:rsidRDefault="006B6042" w:rsidP="00741363">
      <w:r>
        <w:t>The Entire Team</w:t>
      </w:r>
    </w:p>
    <w:p w:rsidR="006B6042" w:rsidRDefault="006B6042" w:rsidP="00741363">
      <w:r>
        <w:t>Andy Andersons Chimney Sweeps</w:t>
      </w:r>
    </w:p>
    <w:p w:rsidR="00741363" w:rsidRDefault="005907FE" w:rsidP="00741363">
      <w:r>
        <w:rPr>
          <w:noProof/>
          <w:lang w:eastAsia="en-NZ"/>
        </w:rPr>
        <w:drawing>
          <wp:inline distT="0" distB="0" distL="0" distR="0">
            <wp:extent cx="2333625" cy="2217497"/>
            <wp:effectExtent l="19050" t="0" r="9525" b="0"/>
            <wp:docPr id="4" name="Picture 1" descr="Andy Anderson Christmas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dy Anderson Christmas logo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22174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41363" w:rsidSect="006B604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drawingGridHorizontalSpacing w:val="110"/>
  <w:displayHorizontalDrawingGridEvery w:val="2"/>
  <w:characterSpacingControl w:val="doNotCompress"/>
  <w:compat/>
  <w:rsids>
    <w:rsidRoot w:val="00266315"/>
    <w:rsid w:val="001473AC"/>
    <w:rsid w:val="001D050A"/>
    <w:rsid w:val="00266315"/>
    <w:rsid w:val="003A74C1"/>
    <w:rsid w:val="005907FE"/>
    <w:rsid w:val="006525B3"/>
    <w:rsid w:val="006B6042"/>
    <w:rsid w:val="00741363"/>
    <w:rsid w:val="00764B01"/>
    <w:rsid w:val="007E60A0"/>
    <w:rsid w:val="00B14E1C"/>
    <w:rsid w:val="00CC1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5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413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36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413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://www.andyandersonschimneysweeps.co.nz" TargetMode="External"/><Relationship Id="rId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Microsoft\Windows\Temporary%20Internet%20Files\Content.Outlook\UGUSPG0B\Andy%20Anderson%20Christmas%20Notic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Andy Anderson Christmas Notice</Template>
  <TotalTime>0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/>
  <cp:revision>1</cp:revision>
  <cp:lastPrinted>2018-11-06T22:32:00Z</cp:lastPrinted>
  <dcterms:created xsi:type="dcterms:W3CDTF">2018-11-06T22:48:00Z</dcterms:created>
  <dcterms:modified xsi:type="dcterms:W3CDTF">1601-01-01T00:00:00Z</dcterms:modified>
</cp:coreProperties>
</file>